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0"/>
        <w:tblW w:w="0" w:type="auto"/>
        <w:tblLayout w:type="fixed"/>
        <w:tblLook w:val="0000"/>
      </w:tblPr>
      <w:tblGrid>
        <w:gridCol w:w="5328"/>
        <w:gridCol w:w="540"/>
        <w:gridCol w:w="1653"/>
        <w:gridCol w:w="507"/>
        <w:gridCol w:w="1980"/>
      </w:tblGrid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  <w:gridSpan w:val="4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Межрайонной инспекции Федеральной налоговой службы </w:t>
            </w:r>
            <w:r w:rsidR="00D87DCD">
              <w:rPr>
                <w:sz w:val="28"/>
              </w:rPr>
              <w:br/>
            </w:r>
            <w:r>
              <w:rPr>
                <w:sz w:val="28"/>
              </w:rPr>
              <w:t>№ 18 по Самарской области</w:t>
            </w:r>
          </w:p>
        </w:tc>
      </w:tr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53" w:type="dxa"/>
            <w:vAlign w:val="bottom"/>
          </w:tcPr>
          <w:p w:rsidR="0094616D" w:rsidRPr="00D87DCD" w:rsidRDefault="0094616D" w:rsidP="00D87DCD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___</w:t>
            </w:r>
            <w:r>
              <w:rPr>
                <w:sz w:val="28"/>
                <w:lang w:val="en-US"/>
              </w:rPr>
              <w:t>.</w:t>
            </w:r>
            <w:r w:rsidR="00D87DCD">
              <w:rPr>
                <w:sz w:val="28"/>
              </w:rPr>
              <w:t>10</w:t>
            </w:r>
            <w:r>
              <w:rPr>
                <w:sz w:val="28"/>
                <w:lang w:val="en-US"/>
              </w:rPr>
              <w:t>.202</w:t>
            </w:r>
            <w:r w:rsidR="00D87DCD">
              <w:rPr>
                <w:sz w:val="28"/>
              </w:rPr>
              <w:t>3</w:t>
            </w:r>
          </w:p>
        </w:tc>
        <w:tc>
          <w:tcPr>
            <w:tcW w:w="507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94616D" w:rsidRP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  <w:lang w:val="en-US"/>
              </w:rPr>
              <w:t>01-12/</w:t>
            </w:r>
            <w:r>
              <w:rPr>
                <w:sz w:val="28"/>
              </w:rPr>
              <w:t>___</w:t>
            </w:r>
          </w:p>
        </w:tc>
      </w:tr>
    </w:tbl>
    <w:p w:rsidR="0094616D" w:rsidRDefault="0094616D" w:rsidP="009461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должностей гражданской службы, для которых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 конкурс на включение в кадровый резерв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068"/>
        <w:gridCol w:w="5069"/>
      </w:tblGrid>
      <w:tr w:rsidR="0094616D" w:rsidRPr="0094616D" w:rsidTr="00D96D4D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4616D" w:rsidRPr="0094616D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616D">
              <w:rPr>
                <w:rFonts w:ascii="Times New Roman" w:hAnsi="Times New Roman" w:cs="Times New Roman"/>
                <w:sz w:val="26"/>
                <w:szCs w:val="26"/>
              </w:rPr>
              <w:t>в Межрайонной инспекции Федеральной налоговой службы № 18 по Самарской области:</w:t>
            </w:r>
          </w:p>
        </w:tc>
      </w:tr>
      <w:tr w:rsidR="0094616D" w:rsidRPr="005D5215" w:rsidTr="00D96D4D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</w:tr>
      <w:tr w:rsidR="0094616D" w:rsidRPr="005D5215" w:rsidTr="00D9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ведущей группы должностей государственной гражданской службы</w:t>
            </w:r>
          </w:p>
        </w:tc>
      </w:tr>
      <w:tr w:rsidR="0094616D" w:rsidRPr="005D5215" w:rsidTr="00D9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старшей группы должностей государственной гражданской службы</w:t>
            </w:r>
          </w:p>
        </w:tc>
      </w:tr>
    </w:tbl>
    <w:p w:rsidR="0094616D" w:rsidRP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4616D" w:rsidSect="002F3F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81C" w:rsidRDefault="00D6781C" w:rsidP="0094616D">
      <w:r>
        <w:separator/>
      </w:r>
    </w:p>
  </w:endnote>
  <w:endnote w:type="continuationSeparator" w:id="1">
    <w:p w:rsidR="00D6781C" w:rsidRDefault="00D6781C" w:rsidP="00946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81C" w:rsidRDefault="00D6781C" w:rsidP="0094616D">
      <w:r>
        <w:separator/>
      </w:r>
    </w:p>
  </w:footnote>
  <w:footnote w:type="continuationSeparator" w:id="1">
    <w:p w:rsidR="00D6781C" w:rsidRDefault="00D6781C" w:rsidP="00946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16D"/>
    <w:rsid w:val="002F3FC5"/>
    <w:rsid w:val="004B6E6A"/>
    <w:rsid w:val="005625CF"/>
    <w:rsid w:val="005D5215"/>
    <w:rsid w:val="0094616D"/>
    <w:rsid w:val="00BA7D92"/>
    <w:rsid w:val="00D6781C"/>
    <w:rsid w:val="00D87DCD"/>
    <w:rsid w:val="00E14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F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F3FC5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rsid w:val="002F3FC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F3FC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2F3FC5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2F3F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9461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4616D"/>
    <w:rPr>
      <w:sz w:val="24"/>
      <w:szCs w:val="24"/>
    </w:rPr>
  </w:style>
  <w:style w:type="paragraph" w:styleId="a8">
    <w:name w:val="footer"/>
    <w:basedOn w:val="a"/>
    <w:link w:val="a9"/>
    <w:rsid w:val="009461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461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KONKURS_RES_LIST.DOT</Template>
  <TotalTime>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6317-41-081</dc:creator>
  <cp:lastModifiedBy>6317-41-081</cp:lastModifiedBy>
  <cp:revision>2</cp:revision>
  <cp:lastPrinted>2006-10-04T09:21:00Z</cp:lastPrinted>
  <dcterms:created xsi:type="dcterms:W3CDTF">2022-04-11T11:01:00Z</dcterms:created>
  <dcterms:modified xsi:type="dcterms:W3CDTF">2023-10-18T11:53:00Z</dcterms:modified>
</cp:coreProperties>
</file>